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26_078_101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Edesheim - Möbel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der losen Möbel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